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ADACF" w14:textId="77777777" w:rsidR="00EF3CEE" w:rsidRDefault="00EF3CEE" w:rsidP="00EF3CEE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sz w:val="22"/>
          <w:szCs w:val="22"/>
          <w:lang w:val="en-ZA"/>
        </w:rPr>
      </w:pPr>
      <w:r>
        <w:rPr>
          <w:rFonts w:ascii="Arial" w:eastAsia="Calibri" w:hAnsi="Arial" w:cs="Arial"/>
          <w:b/>
          <w:bCs/>
          <w:sz w:val="22"/>
          <w:szCs w:val="22"/>
          <w:lang w:val="en-ZA"/>
        </w:rPr>
        <w:t>Name of Training / Workshop:</w:t>
      </w:r>
    </w:p>
    <w:p w14:paraId="5AA919CE" w14:textId="77777777" w:rsidR="00EF3CEE" w:rsidRDefault="00EF3CEE" w:rsidP="00EF3CEE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sz w:val="22"/>
          <w:szCs w:val="22"/>
          <w:lang w:val="en-ZA"/>
        </w:rPr>
      </w:pPr>
      <w:r>
        <w:rPr>
          <w:rFonts w:ascii="Arial" w:eastAsia="Calibri" w:hAnsi="Arial" w:cs="Arial"/>
          <w:b/>
          <w:bCs/>
          <w:sz w:val="22"/>
          <w:szCs w:val="22"/>
          <w:lang w:val="en-ZA"/>
        </w:rPr>
        <w:t>Municipality Name and Ward Number:</w:t>
      </w:r>
    </w:p>
    <w:p w14:paraId="244FCF2D" w14:textId="77777777" w:rsidR="00EF3CEE" w:rsidRPr="002940D5" w:rsidRDefault="00EF3CEE" w:rsidP="00EF3CEE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sz w:val="22"/>
          <w:szCs w:val="22"/>
          <w:lang w:val="en-ZA"/>
        </w:rPr>
      </w:pPr>
      <w:r w:rsidRPr="002940D5">
        <w:rPr>
          <w:rFonts w:ascii="Arial" w:eastAsia="Calibri" w:hAnsi="Arial" w:cs="Arial"/>
          <w:b/>
          <w:bCs/>
          <w:sz w:val="22"/>
          <w:szCs w:val="22"/>
          <w:lang w:val="en-ZA"/>
        </w:rPr>
        <w:t>Region:</w:t>
      </w:r>
    </w:p>
    <w:p w14:paraId="24CBB4EF" w14:textId="77777777" w:rsidR="00EF3CEE" w:rsidRPr="002940D5" w:rsidRDefault="00EF3CEE" w:rsidP="00EF3CEE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sz w:val="22"/>
          <w:szCs w:val="22"/>
          <w:lang w:val="en-ZA"/>
        </w:rPr>
      </w:pPr>
      <w:r w:rsidRPr="002940D5">
        <w:rPr>
          <w:rFonts w:ascii="Arial" w:eastAsia="Calibri" w:hAnsi="Arial" w:cs="Arial"/>
          <w:b/>
          <w:bCs/>
          <w:sz w:val="22"/>
          <w:szCs w:val="22"/>
          <w:lang w:val="en-ZA"/>
        </w:rPr>
        <w:t>Venue:</w:t>
      </w:r>
    </w:p>
    <w:p w14:paraId="35E90885" w14:textId="77777777" w:rsidR="00EF3CEE" w:rsidRPr="00826755" w:rsidRDefault="00EF3CEE" w:rsidP="00EF3CEE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sz w:val="22"/>
          <w:szCs w:val="22"/>
          <w:lang w:val="en-ZA"/>
        </w:rPr>
      </w:pPr>
      <w:r>
        <w:rPr>
          <w:rFonts w:ascii="Arial" w:eastAsia="Calibri" w:hAnsi="Arial" w:cs="Arial"/>
          <w:b/>
          <w:bCs/>
          <w:sz w:val="22"/>
          <w:szCs w:val="22"/>
          <w:lang w:val="en-ZA"/>
        </w:rPr>
        <w:t>Date:</w:t>
      </w:r>
    </w:p>
    <w:p w14:paraId="47F8AC09" w14:textId="77777777" w:rsidR="00EF3CEE" w:rsidRPr="00535AD1" w:rsidRDefault="00EF3CEE" w:rsidP="00EF3CEE">
      <w:pPr>
        <w:rPr>
          <w:rFonts w:ascii="Arial" w:hAnsi="Arial" w:cs="Arial"/>
          <w:sz w:val="12"/>
          <w:szCs w:val="12"/>
        </w:rPr>
      </w:pPr>
    </w:p>
    <w:p w14:paraId="29ECA751" w14:textId="77777777" w:rsidR="00EF3CEE" w:rsidRDefault="00EF3CEE" w:rsidP="00EF3CEE">
      <w:pPr>
        <w:jc w:val="center"/>
        <w:rPr>
          <w:rFonts w:ascii="Arial" w:eastAsia="Calibri" w:hAnsi="Arial" w:cs="Arial"/>
          <w:b/>
          <w:bCs/>
          <w:sz w:val="36"/>
          <w:szCs w:val="36"/>
          <w:lang w:val="en-ZA"/>
        </w:rPr>
      </w:pPr>
      <w:r w:rsidRPr="00EF3CEE">
        <w:rPr>
          <w:rFonts w:ascii="Arial" w:eastAsia="Calibri" w:hAnsi="Arial" w:cs="Arial"/>
          <w:b/>
          <w:bCs/>
          <w:sz w:val="36"/>
          <w:szCs w:val="36"/>
          <w:lang w:val="en-ZA"/>
        </w:rPr>
        <w:t>ATTENDANCE REGISTER FOR: NON- FINANCIAL SUPPORT FOR SMMES</w:t>
      </w:r>
    </w:p>
    <w:p w14:paraId="76DBA44A" w14:textId="77777777" w:rsidR="00EF3CEE" w:rsidRPr="00EF3CEE" w:rsidRDefault="00EF3CEE" w:rsidP="00EF3CEE">
      <w:pPr>
        <w:jc w:val="center"/>
        <w:rPr>
          <w:rFonts w:ascii="Arial" w:eastAsia="Calibri" w:hAnsi="Arial" w:cs="Arial"/>
          <w:b/>
          <w:bCs/>
          <w:sz w:val="36"/>
          <w:szCs w:val="36"/>
          <w:lang w:val="en-ZA"/>
        </w:rPr>
      </w:pPr>
    </w:p>
    <w:p w14:paraId="633AB13A" w14:textId="77777777" w:rsidR="00EF3CEE" w:rsidRPr="00535AD1" w:rsidRDefault="00EF3CEE" w:rsidP="00EF3CEE">
      <w:pPr>
        <w:rPr>
          <w:rFonts w:ascii="Arial" w:hAnsi="Arial" w:cs="Arial"/>
          <w:sz w:val="12"/>
          <w:szCs w:val="12"/>
        </w:rPr>
      </w:pPr>
    </w:p>
    <w:tbl>
      <w:tblPr>
        <w:tblW w:w="220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169"/>
        <w:gridCol w:w="2006"/>
        <w:gridCol w:w="1547"/>
        <w:gridCol w:w="1629"/>
        <w:gridCol w:w="2873"/>
        <w:gridCol w:w="1270"/>
        <w:gridCol w:w="1833"/>
        <w:gridCol w:w="1354"/>
        <w:gridCol w:w="1109"/>
        <w:gridCol w:w="1131"/>
        <w:gridCol w:w="987"/>
        <w:gridCol w:w="706"/>
        <w:gridCol w:w="1226"/>
        <w:gridCol w:w="1588"/>
      </w:tblGrid>
      <w:tr w:rsidR="00EF3CEE" w:rsidRPr="002940D5" w14:paraId="0291D302" w14:textId="77777777" w:rsidTr="00ED33A3">
        <w:trPr>
          <w:trHeight w:val="1034"/>
        </w:trPr>
        <w:tc>
          <w:tcPr>
            <w:tcW w:w="572" w:type="dxa"/>
          </w:tcPr>
          <w:p w14:paraId="5DADF222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No.</w:t>
            </w:r>
          </w:p>
        </w:tc>
        <w:tc>
          <w:tcPr>
            <w:tcW w:w="2169" w:type="dxa"/>
            <w:shd w:val="clear" w:color="auto" w:fill="auto"/>
          </w:tcPr>
          <w:p w14:paraId="752EEA0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Name and Surname</w:t>
            </w:r>
          </w:p>
        </w:tc>
        <w:tc>
          <w:tcPr>
            <w:tcW w:w="2006" w:type="dxa"/>
            <w:shd w:val="clear" w:color="auto" w:fill="auto"/>
          </w:tcPr>
          <w:p w14:paraId="23D5DD8D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SMME</w:t>
            </w:r>
          </w:p>
          <w:p w14:paraId="5EA1223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Company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 xml:space="preserve"> </w:t>
            </w: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Name</w:t>
            </w:r>
          </w:p>
        </w:tc>
        <w:tc>
          <w:tcPr>
            <w:tcW w:w="1547" w:type="dxa"/>
            <w:shd w:val="clear" w:color="auto" w:fill="auto"/>
          </w:tcPr>
          <w:p w14:paraId="66A9A5F0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 xml:space="preserve">SMME CIPC </w:t>
            </w: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 xml:space="preserve"> </w:t>
            </w:r>
          </w:p>
          <w:p w14:paraId="154FD6DC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Reg No:</w:t>
            </w:r>
          </w:p>
        </w:tc>
        <w:tc>
          <w:tcPr>
            <w:tcW w:w="1629" w:type="dxa"/>
          </w:tcPr>
          <w:p w14:paraId="32F2744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Telephone Number</w:t>
            </w:r>
          </w:p>
        </w:tc>
        <w:tc>
          <w:tcPr>
            <w:tcW w:w="2873" w:type="dxa"/>
          </w:tcPr>
          <w:p w14:paraId="1A630CFA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Business Address</w:t>
            </w:r>
          </w:p>
        </w:tc>
        <w:tc>
          <w:tcPr>
            <w:tcW w:w="1270" w:type="dxa"/>
          </w:tcPr>
          <w:p w14:paraId="64F5961B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Township (Yes/No)</w:t>
            </w:r>
          </w:p>
        </w:tc>
        <w:tc>
          <w:tcPr>
            <w:tcW w:w="1833" w:type="dxa"/>
          </w:tcPr>
          <w:p w14:paraId="3C8C67FE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Sector/Product</w:t>
            </w:r>
          </w:p>
        </w:tc>
        <w:tc>
          <w:tcPr>
            <w:tcW w:w="1354" w:type="dxa"/>
          </w:tcPr>
          <w:p w14:paraId="717E6179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No. of employees</w:t>
            </w:r>
          </w:p>
        </w:tc>
        <w:tc>
          <w:tcPr>
            <w:tcW w:w="1109" w:type="dxa"/>
          </w:tcPr>
          <w:p w14:paraId="186E55DF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Annual turnover</w:t>
            </w:r>
          </w:p>
        </w:tc>
        <w:tc>
          <w:tcPr>
            <w:tcW w:w="1131" w:type="dxa"/>
            <w:shd w:val="clear" w:color="auto" w:fill="auto"/>
          </w:tcPr>
          <w:p w14:paraId="5BE109A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Military Veteran (Yes/No)</w:t>
            </w:r>
          </w:p>
        </w:tc>
        <w:tc>
          <w:tcPr>
            <w:tcW w:w="987" w:type="dxa"/>
          </w:tcPr>
          <w:p w14:paraId="633D1E7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Gender Male / Female / Other</w:t>
            </w:r>
          </w:p>
        </w:tc>
        <w:tc>
          <w:tcPr>
            <w:tcW w:w="706" w:type="dxa"/>
            <w:shd w:val="clear" w:color="auto" w:fill="auto"/>
          </w:tcPr>
          <w:p w14:paraId="3AC7B02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Age</w:t>
            </w:r>
          </w:p>
        </w:tc>
        <w:tc>
          <w:tcPr>
            <w:tcW w:w="1226" w:type="dxa"/>
          </w:tcPr>
          <w:p w14:paraId="19BD7C9F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ZA" w:eastAsia="en-Z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ZA" w:eastAsia="en-ZA"/>
              </w:rPr>
              <w:t xml:space="preserve">Person with Disability (Yes/No) </w:t>
            </w:r>
          </w:p>
        </w:tc>
        <w:tc>
          <w:tcPr>
            <w:tcW w:w="1588" w:type="dxa"/>
            <w:shd w:val="clear" w:color="auto" w:fill="auto"/>
          </w:tcPr>
          <w:p w14:paraId="156298E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Signature</w:t>
            </w:r>
          </w:p>
        </w:tc>
      </w:tr>
      <w:tr w:rsidR="00EF3CEE" w:rsidRPr="002940D5" w14:paraId="2A96E2AB" w14:textId="77777777" w:rsidTr="00ED33A3">
        <w:trPr>
          <w:trHeight w:val="816"/>
        </w:trPr>
        <w:tc>
          <w:tcPr>
            <w:tcW w:w="572" w:type="dxa"/>
          </w:tcPr>
          <w:p w14:paraId="2F58A076" w14:textId="77777777" w:rsidR="00EF3CEE" w:rsidRPr="002940D5" w:rsidRDefault="00EF3CEE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1.</w:t>
            </w:r>
          </w:p>
        </w:tc>
        <w:tc>
          <w:tcPr>
            <w:tcW w:w="2169" w:type="dxa"/>
            <w:shd w:val="clear" w:color="auto" w:fill="auto"/>
          </w:tcPr>
          <w:p w14:paraId="7610933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74EC158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200365D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3D65C13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03B14C7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43CF5F0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057C60D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0F9ACEE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410118E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62249E8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31E331C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73F9A61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4B65916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1288F11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1AA143BF" w14:textId="77777777" w:rsidTr="00ED33A3">
        <w:trPr>
          <w:trHeight w:val="981"/>
        </w:trPr>
        <w:tc>
          <w:tcPr>
            <w:tcW w:w="572" w:type="dxa"/>
          </w:tcPr>
          <w:p w14:paraId="79827AA2" w14:textId="77777777" w:rsidR="00EF3CEE" w:rsidRPr="002940D5" w:rsidRDefault="00EF3CEE" w:rsidP="000D5D7A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2.</w:t>
            </w:r>
          </w:p>
        </w:tc>
        <w:tc>
          <w:tcPr>
            <w:tcW w:w="2169" w:type="dxa"/>
            <w:shd w:val="clear" w:color="auto" w:fill="auto"/>
          </w:tcPr>
          <w:p w14:paraId="1DA781C1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3E2987F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5A526AD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26DAB9D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3017415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0733A71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639CEA9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15DFFA7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4C98AB1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17E8F8A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5F983AA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6E0F92B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667BE26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39A9492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2E6959A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3C6AFDCB" w14:textId="77777777" w:rsidTr="00ED33A3">
        <w:trPr>
          <w:trHeight w:val="982"/>
        </w:trPr>
        <w:tc>
          <w:tcPr>
            <w:tcW w:w="572" w:type="dxa"/>
          </w:tcPr>
          <w:p w14:paraId="37B0B554" w14:textId="77777777" w:rsidR="00EF3CEE" w:rsidRPr="002940D5" w:rsidRDefault="00EF3CEE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3.</w:t>
            </w:r>
          </w:p>
        </w:tc>
        <w:tc>
          <w:tcPr>
            <w:tcW w:w="2169" w:type="dxa"/>
            <w:shd w:val="clear" w:color="auto" w:fill="auto"/>
          </w:tcPr>
          <w:p w14:paraId="1129212C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71EA5DA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471823F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04279EA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7EFE5F2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7F95705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2303F90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6A761EC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50883EF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15E569AC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1D13A55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15BA6A0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2B8322B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60D827A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5F7591E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5BFBA327" w14:textId="77777777" w:rsidTr="00ED33A3">
        <w:trPr>
          <w:trHeight w:val="1124"/>
        </w:trPr>
        <w:tc>
          <w:tcPr>
            <w:tcW w:w="572" w:type="dxa"/>
          </w:tcPr>
          <w:p w14:paraId="6F973B65" w14:textId="77777777" w:rsidR="00EF3CEE" w:rsidRPr="002940D5" w:rsidRDefault="00EF3CEE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4.</w:t>
            </w:r>
          </w:p>
        </w:tc>
        <w:tc>
          <w:tcPr>
            <w:tcW w:w="2169" w:type="dxa"/>
            <w:shd w:val="clear" w:color="auto" w:fill="auto"/>
          </w:tcPr>
          <w:p w14:paraId="17CE8C0D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69DF9A0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4224C71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17F5F72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52173F1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60DBA6AC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65960E7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48B5E05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046C662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4D97223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3A082EC2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66F6AAB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1FFFC09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318D1F3A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0DF3C5E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345C368B" w14:textId="77777777" w:rsidTr="00ED33A3">
        <w:trPr>
          <w:trHeight w:val="1126"/>
        </w:trPr>
        <w:tc>
          <w:tcPr>
            <w:tcW w:w="572" w:type="dxa"/>
          </w:tcPr>
          <w:p w14:paraId="5FAEFB83" w14:textId="77777777" w:rsidR="00EF3CEE" w:rsidRDefault="00EF3CEE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5.</w:t>
            </w:r>
          </w:p>
        </w:tc>
        <w:tc>
          <w:tcPr>
            <w:tcW w:w="2169" w:type="dxa"/>
            <w:shd w:val="clear" w:color="auto" w:fill="auto"/>
          </w:tcPr>
          <w:p w14:paraId="56F3C374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609E247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2DE8BAB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5450237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216DB1C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0848CF9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6C50C09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70F8B6B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1087943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3C4E62F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26386FA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5E20618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1B49C47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7803F0C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4A3A29A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48E1E40A" w14:textId="77777777" w:rsidTr="00ED33A3">
        <w:trPr>
          <w:trHeight w:val="986"/>
        </w:trPr>
        <w:tc>
          <w:tcPr>
            <w:tcW w:w="572" w:type="dxa"/>
          </w:tcPr>
          <w:p w14:paraId="50A554A7" w14:textId="77777777" w:rsidR="00EF3CEE" w:rsidRDefault="00EF3CEE" w:rsidP="000D5D7A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6.</w:t>
            </w:r>
          </w:p>
        </w:tc>
        <w:tc>
          <w:tcPr>
            <w:tcW w:w="2169" w:type="dxa"/>
            <w:shd w:val="clear" w:color="auto" w:fill="auto"/>
          </w:tcPr>
          <w:p w14:paraId="71AD628E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23AAE44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6E03AFC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1E7B9CD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073DCB6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68B06D8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5366C8B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292E9A7A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7BE9022C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3505599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294B607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4BC0377A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281D2E6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0289A1D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7511D9EA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6712459B" w14:textId="77777777" w:rsidTr="00ED33A3">
        <w:trPr>
          <w:trHeight w:val="972"/>
        </w:trPr>
        <w:tc>
          <w:tcPr>
            <w:tcW w:w="572" w:type="dxa"/>
          </w:tcPr>
          <w:p w14:paraId="1CF6321F" w14:textId="77777777" w:rsidR="00EF3CEE" w:rsidRDefault="00EF3CEE" w:rsidP="000D5D7A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7.</w:t>
            </w:r>
          </w:p>
        </w:tc>
        <w:tc>
          <w:tcPr>
            <w:tcW w:w="2169" w:type="dxa"/>
            <w:shd w:val="clear" w:color="auto" w:fill="auto"/>
          </w:tcPr>
          <w:p w14:paraId="2BED849D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52053B1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2DB9138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302F465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20AB1E3A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5FB352A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7D76209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37CC1CF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2C80E64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68103AB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51A96C6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6BB070C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6AE449F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52F5FB9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41C2BE7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5E0BA64A" w14:textId="77777777" w:rsidTr="00ED33A3">
        <w:trPr>
          <w:trHeight w:val="844"/>
        </w:trPr>
        <w:tc>
          <w:tcPr>
            <w:tcW w:w="572" w:type="dxa"/>
          </w:tcPr>
          <w:p w14:paraId="43052BBE" w14:textId="77777777" w:rsidR="00EF3CEE" w:rsidRDefault="00EF3CEE" w:rsidP="000D5D7A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8.</w:t>
            </w:r>
          </w:p>
        </w:tc>
        <w:tc>
          <w:tcPr>
            <w:tcW w:w="2169" w:type="dxa"/>
            <w:shd w:val="clear" w:color="auto" w:fill="auto"/>
          </w:tcPr>
          <w:p w14:paraId="386BE919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1EDA2C1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32DA373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7883F53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796240F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496296B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663C2492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2C53E32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293F5C5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7EC730E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3AABF4F2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71E0B87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55116AD2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183BE01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4C11B2F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62393" w:rsidRPr="002940D5" w14:paraId="3093B1F8" w14:textId="77777777" w:rsidTr="00ED33A3">
        <w:trPr>
          <w:trHeight w:val="842"/>
        </w:trPr>
        <w:tc>
          <w:tcPr>
            <w:tcW w:w="572" w:type="dxa"/>
          </w:tcPr>
          <w:p w14:paraId="7FF748AF" w14:textId="77777777" w:rsidR="00E62393" w:rsidRDefault="00E62393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169" w:type="dxa"/>
            <w:shd w:val="clear" w:color="auto" w:fill="auto"/>
          </w:tcPr>
          <w:p w14:paraId="4CAC5FAE" w14:textId="77777777" w:rsidR="00E62393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0BDF64AA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1425880E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7EE140B2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227BF509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0874243A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6A9E8342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5E1E7209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5109B529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7C77C354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198D5AC4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5EDFBE62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4897A3BF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7C71B0AC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26FD4214" w14:textId="77777777" w:rsidTr="00ED33A3">
        <w:trPr>
          <w:trHeight w:val="842"/>
        </w:trPr>
        <w:tc>
          <w:tcPr>
            <w:tcW w:w="572" w:type="dxa"/>
          </w:tcPr>
          <w:p w14:paraId="2D1F37C2" w14:textId="77777777" w:rsidR="00EF3CEE" w:rsidRDefault="00E62393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10</w:t>
            </w:r>
            <w:r w:rsidR="00EF3CEE"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14:paraId="21AADDF4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3311904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43D8442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5ABADED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4E0395B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7A92EBA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71689BD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552FB6A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227F61B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0BD467A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6E9A022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2552909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6B82416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7F13137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19DF4F9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</w:tbl>
    <w:p w14:paraId="5CDCB428" w14:textId="77777777" w:rsidR="007E5691" w:rsidRPr="00EF3CEE" w:rsidRDefault="007E5691" w:rsidP="00EF3CEE"/>
    <w:sectPr w:rsidR="007E5691" w:rsidRPr="00EF3CEE" w:rsidSect="00E14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1973" w:right="1196" w:bottom="1099" w:left="900" w:header="648" w:footer="90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63F8F" w14:textId="77777777" w:rsidR="00BE2702" w:rsidRDefault="00BE2702">
      <w:r>
        <w:separator/>
      </w:r>
    </w:p>
  </w:endnote>
  <w:endnote w:type="continuationSeparator" w:id="0">
    <w:p w14:paraId="485C7B32" w14:textId="77777777" w:rsidR="00BE2702" w:rsidRDefault="00BE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2F7B" w14:textId="77777777" w:rsidR="00BD5345" w:rsidRDefault="00BD53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A44AB" w14:textId="3CA02DB8" w:rsidR="00363BCE" w:rsidRPr="00662A76" w:rsidRDefault="00BD5345" w:rsidP="00766941">
    <w:pPr>
      <w:pStyle w:val="Footer"/>
      <w:jc w:val="right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8FAC0A4" wp14:editId="6EF809E3">
              <wp:simplePos x="0" y="0"/>
              <wp:positionH relativeFrom="column">
                <wp:posOffset>-80010</wp:posOffset>
              </wp:positionH>
              <wp:positionV relativeFrom="paragraph">
                <wp:posOffset>-33655</wp:posOffset>
              </wp:positionV>
              <wp:extent cx="9935845" cy="716280"/>
              <wp:effectExtent l="0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993584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136F9764" w14:textId="77777777" w:rsidR="007E5691" w:rsidRPr="00690507" w:rsidRDefault="007E5691" w:rsidP="007E5691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B Mahlutshana,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 D Golding, 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N Mufamadi, Ms. D Maphanzela</w:t>
                          </w:r>
                        </w:p>
                        <w:p w14:paraId="3B0F8423" w14:textId="77777777" w:rsidR="00C01DAD" w:rsidRPr="00D115D7" w:rsidRDefault="00C01DAD" w:rsidP="00C01DAD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5D4CFE04" w14:textId="77777777" w:rsidR="001E224E" w:rsidRPr="00822C80" w:rsidRDefault="001E224E" w:rsidP="001E224E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  <w:p w14:paraId="6DB9CE58" w14:textId="77777777" w:rsidR="00766941" w:rsidRPr="00822C80" w:rsidRDefault="00766941" w:rsidP="00766941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FAC0A4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-6.3pt;margin-top:-2.65pt;width:782.35pt;height:56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" fillcolor="window" stroked="f">
              <v:textbox inset="3mm,2.5mm">
                <w:txbxContent>
                  <w:p w14:paraId="136F9764" w14:textId="77777777" w:rsidR="007E5691" w:rsidRPr="00690507" w:rsidRDefault="007E5691" w:rsidP="007E5691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B Mahlutshana,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 D Golding, 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N Mufamadi, Ms. D Maphanzela</w:t>
                    </w:r>
                  </w:p>
                  <w:p w14:paraId="3B0F8423" w14:textId="77777777" w:rsidR="00C01DAD" w:rsidRPr="00D115D7" w:rsidRDefault="00C01DAD" w:rsidP="00C01DAD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5D4CFE04" w14:textId="77777777" w:rsidR="001E224E" w:rsidRPr="00822C80" w:rsidRDefault="001E224E" w:rsidP="001E224E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  <w:p w14:paraId="6DB9CE58" w14:textId="77777777" w:rsidR="00766941" w:rsidRPr="00822C80" w:rsidRDefault="00766941" w:rsidP="00766941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6BD2EC5" wp14:editId="27F226BE">
              <wp:simplePos x="0" y="0"/>
              <wp:positionH relativeFrom="column">
                <wp:posOffset>-76200</wp:posOffset>
              </wp:positionH>
              <wp:positionV relativeFrom="paragraph">
                <wp:posOffset>-272415</wp:posOffset>
              </wp:positionV>
              <wp:extent cx="6330950" cy="354330"/>
              <wp:effectExtent l="0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B2A31C" w14:textId="77777777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2107  |  Telephone: 011 085 2001  |  Fax: 011 388 4010  |  Website: www.gep.co.za</w:t>
                          </w:r>
                        </w:p>
                        <w:p w14:paraId="6F285AE9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BD2EC5" id="Text Box 13" o:spid="_x0000_s1028" type="#_x0000_t202" style="position:absolute;left:0;text-align:left;margin-left:-6pt;margin-top:-21.45pt;width:498.5pt;height:27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" filled="f" stroked="f">
              <v:textbox inset="3mm,2.5mm">
                <w:txbxContent>
                  <w:p w14:paraId="5BB2A31C" w14:textId="77777777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2107  |  Telephone: 011 085 2001  |  Fax: 011 388 4010  |  Website: www.gep.co.za</w:t>
                    </w:r>
                  </w:p>
                  <w:p w14:paraId="6F285AE9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1" locked="0" layoutInCell="1" allowOverlap="1" wp14:anchorId="42B7F137" wp14:editId="71624EE3">
          <wp:simplePos x="0" y="0"/>
          <wp:positionH relativeFrom="column">
            <wp:posOffset>11340465</wp:posOffset>
          </wp:positionH>
          <wp:positionV relativeFrom="paragraph">
            <wp:posOffset>-422910</wp:posOffset>
          </wp:positionV>
          <wp:extent cx="2687955" cy="798195"/>
          <wp:effectExtent l="0" t="0" r="0" b="0"/>
          <wp:wrapNone/>
          <wp:docPr id="12" name="Picture 33" descr="A close up of a device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A close up of a device&#10;&#10;Description automatically generated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5E4E" w14:textId="79BD0702" w:rsidR="00363BCE" w:rsidRDefault="00BD5345" w:rsidP="005F64A5">
    <w:pPr>
      <w:pStyle w:val="Footer"/>
      <w:tabs>
        <w:tab w:val="clear" w:pos="4320"/>
        <w:tab w:val="clear" w:pos="864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F11C514" wp14:editId="7C1982D4">
              <wp:simplePos x="0" y="0"/>
              <wp:positionH relativeFrom="column">
                <wp:posOffset>-80010</wp:posOffset>
              </wp:positionH>
              <wp:positionV relativeFrom="paragraph">
                <wp:posOffset>168910</wp:posOffset>
              </wp:positionV>
              <wp:extent cx="8611870" cy="71628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8611870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6DBEE19E" w14:textId="2045C7D7" w:rsidR="004C190B" w:rsidRPr="00690507" w:rsidRDefault="004C190B" w:rsidP="004C190B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B Mahlutshana,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N Mufamadi, Ms. D Maphanzela</w:t>
                          </w:r>
                        </w:p>
                        <w:p w14:paraId="4EE24C08" w14:textId="77777777" w:rsidR="00BD7B79" w:rsidRPr="00D115D7" w:rsidRDefault="00BD7B79" w:rsidP="00BD7B7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5A8B9C75" w14:textId="77777777" w:rsidR="00BD7B79" w:rsidRPr="00822C80" w:rsidRDefault="00BD7B79" w:rsidP="00BD7B79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38FE0E45" w14:textId="77777777" w:rsidR="00BD7B79" w:rsidRPr="00171BDF" w:rsidRDefault="00BD7B79" w:rsidP="00BD7B79">
                          <w:pPr>
                            <w:rPr>
                              <w:szCs w:val="13"/>
                            </w:rPr>
                          </w:pPr>
                        </w:p>
                        <w:p w14:paraId="057637C6" w14:textId="77777777" w:rsidR="00BD7B79" w:rsidRPr="00CB19A4" w:rsidRDefault="00BD7B79" w:rsidP="00BD7B79">
                          <w:pPr>
                            <w:rPr>
                              <w:szCs w:val="13"/>
                            </w:rPr>
                          </w:pPr>
                        </w:p>
                        <w:p w14:paraId="23465E14" w14:textId="77777777" w:rsidR="00BD7B79" w:rsidRPr="00D115D7" w:rsidRDefault="00BD7B79" w:rsidP="00BD7B79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  <w:p w14:paraId="5D93F31D" w14:textId="77777777" w:rsidR="00BD7B79" w:rsidRPr="00D115D7" w:rsidRDefault="00BD7B79" w:rsidP="00BD7B7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0FE2952D" w14:textId="77777777" w:rsidR="00BD7B79" w:rsidRPr="00D115D7" w:rsidRDefault="00BD7B79" w:rsidP="00BD7B7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02819992" w14:textId="77777777" w:rsidR="00BD7B79" w:rsidRPr="00D115D7" w:rsidRDefault="00BD7B79" w:rsidP="00BD7B7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  <w:r w:rsidRPr="00D115D7"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40ED2EAF" w14:textId="77777777" w:rsidR="00BD7B79" w:rsidRPr="00822C80" w:rsidRDefault="00BD7B79" w:rsidP="00BD7B79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  <w:p w14:paraId="6624D5B4" w14:textId="77777777" w:rsidR="00766941" w:rsidRPr="00BD7B79" w:rsidRDefault="00766941" w:rsidP="00BD7B79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11C51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-6.3pt;margin-top:13.3pt;width:678.1pt;height:56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" fillcolor="window" stroked="f">
              <v:textbox inset="3mm,2.5mm">
                <w:txbxContent>
                  <w:p w14:paraId="6DBEE19E" w14:textId="2045C7D7" w:rsidR="004C190B" w:rsidRPr="00690507" w:rsidRDefault="004C190B" w:rsidP="004C190B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B Mahlutshana,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N Mufamadi, Ms. D Maphanzela</w:t>
                    </w:r>
                  </w:p>
                  <w:p w14:paraId="4EE24C08" w14:textId="77777777" w:rsidR="00BD7B79" w:rsidRPr="00D115D7" w:rsidRDefault="00BD7B79" w:rsidP="00BD7B7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5A8B9C75" w14:textId="77777777" w:rsidR="00BD7B79" w:rsidRPr="00822C80" w:rsidRDefault="00BD7B79" w:rsidP="00BD7B79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38FE0E45" w14:textId="77777777" w:rsidR="00BD7B79" w:rsidRPr="00171BDF" w:rsidRDefault="00BD7B79" w:rsidP="00BD7B79">
                    <w:pPr>
                      <w:rPr>
                        <w:szCs w:val="13"/>
                      </w:rPr>
                    </w:pPr>
                  </w:p>
                  <w:p w14:paraId="057637C6" w14:textId="77777777" w:rsidR="00BD7B79" w:rsidRPr="00CB19A4" w:rsidRDefault="00BD7B79" w:rsidP="00BD7B79">
                    <w:pPr>
                      <w:rPr>
                        <w:szCs w:val="13"/>
                      </w:rPr>
                    </w:pPr>
                  </w:p>
                  <w:p w14:paraId="23465E14" w14:textId="77777777" w:rsidR="00BD7B79" w:rsidRPr="00D115D7" w:rsidRDefault="00BD7B79" w:rsidP="00BD7B79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</w:p>
                  <w:p w14:paraId="5D93F31D" w14:textId="77777777" w:rsidR="00BD7B79" w:rsidRPr="00D115D7" w:rsidRDefault="00BD7B79" w:rsidP="00BD7B7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0FE2952D" w14:textId="77777777" w:rsidR="00BD7B79" w:rsidRPr="00D115D7" w:rsidRDefault="00BD7B79" w:rsidP="00BD7B7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02819992" w14:textId="77777777" w:rsidR="00BD7B79" w:rsidRPr="00D115D7" w:rsidRDefault="00BD7B79" w:rsidP="00BD7B7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  <w:r w:rsidRPr="00D115D7"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  <w:t xml:space="preserve"> </w:t>
                    </w:r>
                  </w:p>
                  <w:p w14:paraId="40ED2EAF" w14:textId="77777777" w:rsidR="00BD7B79" w:rsidRPr="00822C80" w:rsidRDefault="00BD7B79" w:rsidP="00BD7B79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  <w:p w14:paraId="6624D5B4" w14:textId="77777777" w:rsidR="00766941" w:rsidRPr="00BD7B79" w:rsidRDefault="00766941" w:rsidP="00BD7B79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47C26A7B" wp14:editId="1C5987A9">
              <wp:simplePos x="0" y="0"/>
              <wp:positionH relativeFrom="column">
                <wp:posOffset>-75565</wp:posOffset>
              </wp:positionH>
              <wp:positionV relativeFrom="paragraph">
                <wp:posOffset>-73660</wp:posOffset>
              </wp:positionV>
              <wp:extent cx="6330950" cy="3543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0E4178" w14:textId="2F44E0E9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</w:t>
                          </w:r>
                          <w:r w:rsidR="00BD5345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2107 | Telephone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: 011 085 2001  |  Fax: 011 388 4010  |  Website: www.gep.co.za</w:t>
                          </w:r>
                        </w:p>
                        <w:p w14:paraId="67F2585B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C26A7B" id="Text Box 4" o:spid="_x0000_s1031" type="#_x0000_t202" style="position:absolute;margin-left:-5.95pt;margin-top:-5.8pt;width:498.5pt;height:27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" filled="f" stroked="f">
              <v:textbox inset="3mm,2.5mm">
                <w:txbxContent>
                  <w:p w14:paraId="320E4178" w14:textId="2F44E0E9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</w:t>
                    </w:r>
                    <w:r w:rsidR="00BD5345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2107 | Telephone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: 011 085 2001  |  Fax: 011 388 4010  |  Website: www.gep.co.za</w:t>
                    </w:r>
                  </w:p>
                  <w:p w14:paraId="67F2585B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1" locked="0" layoutInCell="1" allowOverlap="1" wp14:anchorId="087BBED6" wp14:editId="48B7AA1D">
          <wp:simplePos x="0" y="0"/>
          <wp:positionH relativeFrom="column">
            <wp:posOffset>11224895</wp:posOffset>
          </wp:positionH>
          <wp:positionV relativeFrom="paragraph">
            <wp:posOffset>-112395</wp:posOffset>
          </wp:positionV>
          <wp:extent cx="2687955" cy="798195"/>
          <wp:effectExtent l="0" t="0" r="0" b="0"/>
          <wp:wrapNone/>
          <wp:docPr id="3" name="Pictur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ECD903" w14:textId="39CCD919" w:rsidR="00363BCE" w:rsidRPr="00A252C8" w:rsidRDefault="00BD534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0E54DC88" wp14:editId="21725252">
              <wp:simplePos x="0" y="0"/>
              <wp:positionH relativeFrom="column">
                <wp:posOffset>4394835</wp:posOffset>
              </wp:positionH>
              <wp:positionV relativeFrom="paragraph">
                <wp:posOffset>116840</wp:posOffset>
              </wp:positionV>
              <wp:extent cx="3657600" cy="91694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6D2F28" id="Rectangle 2" o:spid="_x0000_s1026" style="position:absolute;margin-left:346.05pt;margin-top:9.2pt;width:4in;height:72.2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89CF724" wp14:editId="3ACA562B">
              <wp:simplePos x="0" y="0"/>
              <wp:positionH relativeFrom="column">
                <wp:posOffset>737235</wp:posOffset>
              </wp:positionH>
              <wp:positionV relativeFrom="paragraph">
                <wp:posOffset>231140</wp:posOffset>
              </wp:positionV>
              <wp:extent cx="3657600" cy="91694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F3CCB3" id="Rectangle 1" o:spid="_x0000_s1026" style="position:absolute;margin-left:58.05pt;margin-top:18.2pt;width:4in;height:72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0B315" w14:textId="77777777" w:rsidR="00BE2702" w:rsidRDefault="00BE2702">
      <w:r>
        <w:separator/>
      </w:r>
    </w:p>
  </w:footnote>
  <w:footnote w:type="continuationSeparator" w:id="0">
    <w:p w14:paraId="1E598D60" w14:textId="77777777" w:rsidR="00BE2702" w:rsidRDefault="00BE2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99084" w14:textId="77777777" w:rsidR="00363BCE" w:rsidRDefault="007E5691">
    <w:pPr>
      <w:pStyle w:val="Header"/>
    </w:pPr>
    <w:r>
      <w:rPr>
        <w:szCs w:val="20"/>
        <w:lang w:val="en-ZA" w:eastAsia="en-ZA"/>
      </w:rPr>
      <w:pict w14:anchorId="78FD92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5" type="#_x0000_t75" style="position:absolute;margin-left:0;margin-top:0;width:595.7pt;height:842.15pt;z-index:-251662848;mso-wrap-edited:f;mso-position-horizontal:center;mso-position-horizontal-relative:margin;mso-position-vertical:center;mso-position-vertical-relative:margin" wrapcoords="-27 0 -27 21580 21600 21580 21600 0 -27 0">
          <v:imagedata r:id="rId1" o:title="Letterhead-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14E3A" w14:textId="787A4BDB" w:rsidR="00363BCE" w:rsidRDefault="00BD5345" w:rsidP="005F64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2FCBE8A" wp14:editId="3D476F01">
              <wp:simplePos x="0" y="0"/>
              <wp:positionH relativeFrom="column">
                <wp:posOffset>14201775</wp:posOffset>
              </wp:positionH>
              <wp:positionV relativeFrom="paragraph">
                <wp:posOffset>313690</wp:posOffset>
              </wp:positionV>
              <wp:extent cx="342900" cy="297180"/>
              <wp:effectExtent l="0" t="0" r="0" b="0"/>
              <wp:wrapNone/>
              <wp:docPr id="20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FBBD02" id="Rectangle 20" o:spid="_x0000_s1026" style="position:absolute;margin-left:1118.25pt;margin-top:24.7pt;width:27pt;height:23.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BsIBAX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25268AAD" wp14:editId="680441A9">
              <wp:simplePos x="0" y="0"/>
              <wp:positionH relativeFrom="column">
                <wp:posOffset>14207490</wp:posOffset>
              </wp:positionH>
              <wp:positionV relativeFrom="paragraph">
                <wp:posOffset>-405130</wp:posOffset>
              </wp:positionV>
              <wp:extent cx="342900" cy="728980"/>
              <wp:effectExtent l="0" t="0" r="0" b="0"/>
              <wp:wrapNone/>
              <wp:docPr id="19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72898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33FA92" id="Rectangle 19" o:spid="_x0000_s1026" style="position:absolute;margin-left:1118.7pt;margin-top:-31.9pt;width:27pt;height:57.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52A2E0D2" wp14:editId="5DA47F6E">
              <wp:simplePos x="0" y="0"/>
              <wp:positionH relativeFrom="column">
                <wp:posOffset>14208125</wp:posOffset>
              </wp:positionH>
              <wp:positionV relativeFrom="paragraph">
                <wp:posOffset>702310</wp:posOffset>
              </wp:positionV>
              <wp:extent cx="342900" cy="9591040"/>
              <wp:effectExtent l="0" t="0" r="0" b="0"/>
              <wp:wrapNone/>
              <wp:docPr id="18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59104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759554" id="Rectangle 18" o:spid="_x0000_s1026" style="position:absolute;margin-left:1118.75pt;margin-top:55.3pt;width:27pt;height:755.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" fillcolor="#c9d83a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9776" behindDoc="1" locked="0" layoutInCell="1" allowOverlap="1" wp14:anchorId="4D97A730" wp14:editId="04F78E03">
          <wp:simplePos x="0" y="0"/>
          <wp:positionH relativeFrom="column">
            <wp:posOffset>12332970</wp:posOffset>
          </wp:positionH>
          <wp:positionV relativeFrom="paragraph">
            <wp:posOffset>-203835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17" name="Picture 38" descr="../../../../../../../Desktop/GEP%20Logo%20as%20Approved%2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../../../../../../../Desktop/GEP%20Logo%20as%20Approved%20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DF5C08B" wp14:editId="6331B370">
              <wp:simplePos x="0" y="0"/>
              <wp:positionH relativeFrom="column">
                <wp:posOffset>-100965</wp:posOffset>
              </wp:positionH>
              <wp:positionV relativeFrom="paragraph">
                <wp:posOffset>516890</wp:posOffset>
              </wp:positionV>
              <wp:extent cx="3503295" cy="336550"/>
              <wp:effectExtent l="0" t="0" r="0" b="0"/>
              <wp:wrapThrough wrapText="bothSides">
                <wp:wrapPolygon edited="0">
                  <wp:start x="235" y="3668"/>
                  <wp:lineTo x="235" y="17117"/>
                  <wp:lineTo x="21259" y="17117"/>
                  <wp:lineTo x="21259" y="3668"/>
                  <wp:lineTo x="235" y="3668"/>
                </wp:wrapPolygon>
              </wp:wrapThrough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C20095" w14:textId="77777777" w:rsidR="001B44BE" w:rsidRPr="00912E99" w:rsidRDefault="001B44BE" w:rsidP="001B44BE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  <w:p w14:paraId="759D5288" w14:textId="77777777" w:rsidR="00363BCE" w:rsidRPr="00912E99" w:rsidRDefault="00363BCE" w:rsidP="00B96C98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F5C08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-7.95pt;margin-top:40.7pt;width:275.85pt;height:2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" filled="f" stroked="f">
              <v:textbox inset=",7.2pt,,7.2pt">
                <w:txbxContent>
                  <w:p w14:paraId="68C20095" w14:textId="77777777" w:rsidR="001B44BE" w:rsidRPr="00912E99" w:rsidRDefault="001B44BE" w:rsidP="001B44BE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  <w:p w14:paraId="759D5288" w14:textId="77777777" w:rsidR="00363BCE" w:rsidRPr="00912E99" w:rsidRDefault="00363BCE" w:rsidP="00B96C98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8512" behindDoc="1" locked="0" layoutInCell="1" allowOverlap="1" wp14:anchorId="67E861BF" wp14:editId="0DF31414">
          <wp:simplePos x="0" y="0"/>
          <wp:positionH relativeFrom="column">
            <wp:posOffset>-20955</wp:posOffset>
          </wp:positionH>
          <wp:positionV relativeFrom="paragraph">
            <wp:posOffset>226695</wp:posOffset>
          </wp:positionV>
          <wp:extent cx="1318260" cy="234950"/>
          <wp:effectExtent l="0" t="0" r="0" b="0"/>
          <wp:wrapThrough wrapText="bothSides">
            <wp:wrapPolygon edited="0">
              <wp:start x="0" y="0"/>
              <wp:lineTo x="0" y="19265"/>
              <wp:lineTo x="21225" y="19265"/>
              <wp:lineTo x="21225" y="0"/>
              <wp:lineTo x="0" y="0"/>
            </wp:wrapPolygon>
          </wp:wrapThrough>
          <wp:docPr id="15" name="Picture 36" descr="Description: Description: Description: GEP-Letterhead-05042012-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 descr="Description: Description: Description: GEP-Letterhead-05042012-01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0A8A2" w14:textId="27DC0CE8" w:rsidR="00363BCE" w:rsidRDefault="00BD534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25ADA6EB" wp14:editId="3356E6AB">
              <wp:simplePos x="0" y="0"/>
              <wp:positionH relativeFrom="column">
                <wp:posOffset>14203680</wp:posOffset>
              </wp:positionH>
              <wp:positionV relativeFrom="paragraph">
                <wp:posOffset>670560</wp:posOffset>
              </wp:positionV>
              <wp:extent cx="342900" cy="9699625"/>
              <wp:effectExtent l="0" t="0" r="0" b="0"/>
              <wp:wrapNone/>
              <wp:docPr id="11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699625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A590E2" id="Rectangle 11" o:spid="_x0000_s1026" style="position:absolute;margin-left:1118.4pt;margin-top:52.8pt;width:27pt;height:763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1E95A58" wp14:editId="3FCF8705">
              <wp:simplePos x="0" y="0"/>
              <wp:positionH relativeFrom="column">
                <wp:posOffset>14201775</wp:posOffset>
              </wp:positionH>
              <wp:positionV relativeFrom="paragraph">
                <wp:posOffset>-657860</wp:posOffset>
              </wp:positionV>
              <wp:extent cx="342900" cy="877570"/>
              <wp:effectExtent l="0" t="0" r="0" b="0"/>
              <wp:wrapNone/>
              <wp:docPr id="1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87757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2C4244" id="Rectangle 10" o:spid="_x0000_s1026" style="position:absolute;margin-left:1118.25pt;margin-top:-51.8pt;width:27pt;height:69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03B94B2" wp14:editId="002C537A">
              <wp:simplePos x="0" y="0"/>
              <wp:positionH relativeFrom="column">
                <wp:posOffset>14201140</wp:posOffset>
              </wp:positionH>
              <wp:positionV relativeFrom="paragraph">
                <wp:posOffset>213360</wp:posOffset>
              </wp:positionV>
              <wp:extent cx="342900" cy="297180"/>
              <wp:effectExtent l="0" t="0" r="0" b="0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C729BC" id="Rectangle 9" o:spid="_x0000_s1026" style="position:absolute;margin-left:1118.2pt;margin-top:16.8pt;width:27pt;height:23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Dw1ZdH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1" locked="0" layoutInCell="1" allowOverlap="1" wp14:anchorId="48C44961" wp14:editId="7741B505">
          <wp:simplePos x="0" y="0"/>
          <wp:positionH relativeFrom="column">
            <wp:posOffset>12325985</wp:posOffset>
          </wp:positionH>
          <wp:positionV relativeFrom="paragraph">
            <wp:posOffset>-270510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8" name="Picture 66" descr="../../../../../../../Desktop/GEP%20Logo%20as%20Approved%2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../../../../../../../Desktop/GEP%20Logo%20as%20Approved%20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2D3FEA7A" wp14:editId="2737BE6E">
              <wp:simplePos x="0" y="0"/>
              <wp:positionH relativeFrom="column">
                <wp:posOffset>-123825</wp:posOffset>
              </wp:positionH>
              <wp:positionV relativeFrom="paragraph">
                <wp:posOffset>475615</wp:posOffset>
              </wp:positionV>
              <wp:extent cx="3503295" cy="33655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E5546D" w14:textId="77777777" w:rsidR="00363BCE" w:rsidRPr="00912E99" w:rsidRDefault="002059E5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FEA7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-9.75pt;margin-top:37.45pt;width:275.85pt;height:2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" filled="f" stroked="f">
              <v:textbox inset=",7.2pt,,7.2pt">
                <w:txbxContent>
                  <w:p w14:paraId="4DE5546D" w14:textId="77777777" w:rsidR="00363BCE" w:rsidRPr="00912E99" w:rsidRDefault="002059E5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7488" behindDoc="1" locked="0" layoutInCell="1" allowOverlap="1" wp14:anchorId="081314CE" wp14:editId="743A6BE2">
          <wp:simplePos x="0" y="0"/>
          <wp:positionH relativeFrom="column">
            <wp:posOffset>-42545</wp:posOffset>
          </wp:positionH>
          <wp:positionV relativeFrom="paragraph">
            <wp:posOffset>181610</wp:posOffset>
          </wp:positionV>
          <wp:extent cx="1318260" cy="234950"/>
          <wp:effectExtent l="0" t="0" r="0" b="0"/>
          <wp:wrapNone/>
          <wp:docPr id="6" name="Picture 5" descr="Description: Description: Description: GEP-Letterhead-05042012-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GEP-Letterhead-05042012-01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F8655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AF7C94"/>
    <w:multiLevelType w:val="hybridMultilevel"/>
    <w:tmpl w:val="0A52639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8D0B28"/>
    <w:multiLevelType w:val="hybridMultilevel"/>
    <w:tmpl w:val="4EAECF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848A3"/>
    <w:multiLevelType w:val="hybridMultilevel"/>
    <w:tmpl w:val="B896C80C"/>
    <w:lvl w:ilvl="0" w:tplc="1C09000F">
      <w:start w:val="1"/>
      <w:numFmt w:val="decimal"/>
      <w:lvlText w:val="%1."/>
      <w:lvlJc w:val="left"/>
      <w:pPr>
        <w:ind w:left="724" w:hanging="360"/>
      </w:pPr>
    </w:lvl>
    <w:lvl w:ilvl="1" w:tplc="1C090019" w:tentative="1">
      <w:start w:val="1"/>
      <w:numFmt w:val="lowerLetter"/>
      <w:lvlText w:val="%2."/>
      <w:lvlJc w:val="left"/>
      <w:pPr>
        <w:ind w:left="1444" w:hanging="360"/>
      </w:pPr>
    </w:lvl>
    <w:lvl w:ilvl="2" w:tplc="1C09001B" w:tentative="1">
      <w:start w:val="1"/>
      <w:numFmt w:val="lowerRoman"/>
      <w:lvlText w:val="%3."/>
      <w:lvlJc w:val="right"/>
      <w:pPr>
        <w:ind w:left="2164" w:hanging="180"/>
      </w:pPr>
    </w:lvl>
    <w:lvl w:ilvl="3" w:tplc="1C09000F" w:tentative="1">
      <w:start w:val="1"/>
      <w:numFmt w:val="decimal"/>
      <w:lvlText w:val="%4."/>
      <w:lvlJc w:val="left"/>
      <w:pPr>
        <w:ind w:left="2884" w:hanging="360"/>
      </w:pPr>
    </w:lvl>
    <w:lvl w:ilvl="4" w:tplc="1C090019" w:tentative="1">
      <w:start w:val="1"/>
      <w:numFmt w:val="lowerLetter"/>
      <w:lvlText w:val="%5."/>
      <w:lvlJc w:val="left"/>
      <w:pPr>
        <w:ind w:left="3604" w:hanging="360"/>
      </w:pPr>
    </w:lvl>
    <w:lvl w:ilvl="5" w:tplc="1C09001B" w:tentative="1">
      <w:start w:val="1"/>
      <w:numFmt w:val="lowerRoman"/>
      <w:lvlText w:val="%6."/>
      <w:lvlJc w:val="right"/>
      <w:pPr>
        <w:ind w:left="4324" w:hanging="180"/>
      </w:pPr>
    </w:lvl>
    <w:lvl w:ilvl="6" w:tplc="1C09000F" w:tentative="1">
      <w:start w:val="1"/>
      <w:numFmt w:val="decimal"/>
      <w:lvlText w:val="%7."/>
      <w:lvlJc w:val="left"/>
      <w:pPr>
        <w:ind w:left="5044" w:hanging="360"/>
      </w:pPr>
    </w:lvl>
    <w:lvl w:ilvl="7" w:tplc="1C090019" w:tentative="1">
      <w:start w:val="1"/>
      <w:numFmt w:val="lowerLetter"/>
      <w:lvlText w:val="%8."/>
      <w:lvlJc w:val="left"/>
      <w:pPr>
        <w:ind w:left="5764" w:hanging="360"/>
      </w:pPr>
    </w:lvl>
    <w:lvl w:ilvl="8" w:tplc="1C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" w15:restartNumberingAfterBreak="0">
    <w:nsid w:val="71907206"/>
    <w:multiLevelType w:val="hybridMultilevel"/>
    <w:tmpl w:val="5560B4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678031">
    <w:abstractNumId w:val="0"/>
  </w:num>
  <w:num w:numId="2" w16cid:durableId="620958182">
    <w:abstractNumId w:val="2"/>
  </w:num>
  <w:num w:numId="3" w16cid:durableId="1652518802">
    <w:abstractNumId w:val="4"/>
  </w:num>
  <w:num w:numId="4" w16cid:durableId="1893733438">
    <w:abstractNumId w:val="1"/>
  </w:num>
  <w:num w:numId="5" w16cid:durableId="12400232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ZA" w:vendorID="64" w:dllVersion="0" w:nlCheck="1" w:checkStyle="0"/>
  <w:activeWritingStyle w:appName="MSWord" w:lang="en-US" w:vendorID="64" w:dllVersion="4096" w:nlCheck="1" w:checkStyle="0"/>
  <w:activeWritingStyle w:appName="MSWord" w:lang="en-ZA" w:vendorID="64" w:dllVersion="6" w:nlCheck="1" w:checkStyle="1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cyMzQxtzA2sLQwMzdS0lEKTi0uzszPAykwrAUAvESAASwAAAA="/>
  </w:docVars>
  <w:rsids>
    <w:rsidRoot w:val="00BD5345"/>
    <w:rsid w:val="00013422"/>
    <w:rsid w:val="00024FEF"/>
    <w:rsid w:val="00025B3D"/>
    <w:rsid w:val="00040472"/>
    <w:rsid w:val="00040DDA"/>
    <w:rsid w:val="000417F9"/>
    <w:rsid w:val="00044DD3"/>
    <w:rsid w:val="00051FA1"/>
    <w:rsid w:val="00055744"/>
    <w:rsid w:val="00060DB7"/>
    <w:rsid w:val="000651A8"/>
    <w:rsid w:val="000773F2"/>
    <w:rsid w:val="000B330A"/>
    <w:rsid w:val="000C63CB"/>
    <w:rsid w:val="000D5D7A"/>
    <w:rsid w:val="00130340"/>
    <w:rsid w:val="001524CC"/>
    <w:rsid w:val="00156DF5"/>
    <w:rsid w:val="001721AA"/>
    <w:rsid w:val="001B3AF4"/>
    <w:rsid w:val="001B44BE"/>
    <w:rsid w:val="001D5645"/>
    <w:rsid w:val="001E224E"/>
    <w:rsid w:val="001F6605"/>
    <w:rsid w:val="00204897"/>
    <w:rsid w:val="002059E5"/>
    <w:rsid w:val="0022413B"/>
    <w:rsid w:val="0023160C"/>
    <w:rsid w:val="002445C3"/>
    <w:rsid w:val="0025246A"/>
    <w:rsid w:val="00256F98"/>
    <w:rsid w:val="00261D29"/>
    <w:rsid w:val="00273ED1"/>
    <w:rsid w:val="00284C50"/>
    <w:rsid w:val="00292C56"/>
    <w:rsid w:val="002D7E82"/>
    <w:rsid w:val="002E0988"/>
    <w:rsid w:val="002E1C21"/>
    <w:rsid w:val="002F1C45"/>
    <w:rsid w:val="00314DAF"/>
    <w:rsid w:val="00333ED6"/>
    <w:rsid w:val="00335AF2"/>
    <w:rsid w:val="00345688"/>
    <w:rsid w:val="00353F01"/>
    <w:rsid w:val="00363BCE"/>
    <w:rsid w:val="00371FB8"/>
    <w:rsid w:val="003734CC"/>
    <w:rsid w:val="003743D9"/>
    <w:rsid w:val="00391383"/>
    <w:rsid w:val="00393F76"/>
    <w:rsid w:val="003A2228"/>
    <w:rsid w:val="003A389F"/>
    <w:rsid w:val="003B1CEB"/>
    <w:rsid w:val="003C08B8"/>
    <w:rsid w:val="003C7C44"/>
    <w:rsid w:val="003D37F7"/>
    <w:rsid w:val="003D3BB2"/>
    <w:rsid w:val="003D3D4F"/>
    <w:rsid w:val="003E3C3B"/>
    <w:rsid w:val="003E5567"/>
    <w:rsid w:val="003F7A9C"/>
    <w:rsid w:val="004277D2"/>
    <w:rsid w:val="004314EA"/>
    <w:rsid w:val="00437543"/>
    <w:rsid w:val="004502D1"/>
    <w:rsid w:val="00463F9C"/>
    <w:rsid w:val="00466087"/>
    <w:rsid w:val="004715F4"/>
    <w:rsid w:val="00492DF4"/>
    <w:rsid w:val="00496941"/>
    <w:rsid w:val="00497F96"/>
    <w:rsid w:val="004A0DD3"/>
    <w:rsid w:val="004B1836"/>
    <w:rsid w:val="004C190B"/>
    <w:rsid w:val="004D2AA1"/>
    <w:rsid w:val="004D3DBE"/>
    <w:rsid w:val="004E1B72"/>
    <w:rsid w:val="005063FF"/>
    <w:rsid w:val="00512AFF"/>
    <w:rsid w:val="00521395"/>
    <w:rsid w:val="00541209"/>
    <w:rsid w:val="00546AD0"/>
    <w:rsid w:val="0055111E"/>
    <w:rsid w:val="005646C5"/>
    <w:rsid w:val="00577F29"/>
    <w:rsid w:val="005A39F5"/>
    <w:rsid w:val="005D7BDE"/>
    <w:rsid w:val="005E5C24"/>
    <w:rsid w:val="005E75E3"/>
    <w:rsid w:val="005F3587"/>
    <w:rsid w:val="005F64A5"/>
    <w:rsid w:val="00601016"/>
    <w:rsid w:val="0060596A"/>
    <w:rsid w:val="00611F0F"/>
    <w:rsid w:val="006208CA"/>
    <w:rsid w:val="00621624"/>
    <w:rsid w:val="0063682D"/>
    <w:rsid w:val="00662A76"/>
    <w:rsid w:val="006643A5"/>
    <w:rsid w:val="00665175"/>
    <w:rsid w:val="006868BF"/>
    <w:rsid w:val="00691BE1"/>
    <w:rsid w:val="00694292"/>
    <w:rsid w:val="006A182B"/>
    <w:rsid w:val="006A5CF1"/>
    <w:rsid w:val="006D2193"/>
    <w:rsid w:val="006D30CA"/>
    <w:rsid w:val="006D7B69"/>
    <w:rsid w:val="006E1BD2"/>
    <w:rsid w:val="00706BA9"/>
    <w:rsid w:val="007074A4"/>
    <w:rsid w:val="00711CF5"/>
    <w:rsid w:val="0072698E"/>
    <w:rsid w:val="00730D8A"/>
    <w:rsid w:val="007566DC"/>
    <w:rsid w:val="00766222"/>
    <w:rsid w:val="00766941"/>
    <w:rsid w:val="00771D74"/>
    <w:rsid w:val="00780D15"/>
    <w:rsid w:val="0079296F"/>
    <w:rsid w:val="007B3FC8"/>
    <w:rsid w:val="007C2776"/>
    <w:rsid w:val="007E5691"/>
    <w:rsid w:val="007F2D8D"/>
    <w:rsid w:val="007F35E7"/>
    <w:rsid w:val="00802557"/>
    <w:rsid w:val="0082190E"/>
    <w:rsid w:val="00822979"/>
    <w:rsid w:val="00826684"/>
    <w:rsid w:val="0083389F"/>
    <w:rsid w:val="00877CAF"/>
    <w:rsid w:val="00893242"/>
    <w:rsid w:val="008A2C30"/>
    <w:rsid w:val="008B755C"/>
    <w:rsid w:val="008C21B3"/>
    <w:rsid w:val="008E01E3"/>
    <w:rsid w:val="008E54D9"/>
    <w:rsid w:val="008F660D"/>
    <w:rsid w:val="00902BF4"/>
    <w:rsid w:val="00903512"/>
    <w:rsid w:val="00912E99"/>
    <w:rsid w:val="00914834"/>
    <w:rsid w:val="0092038C"/>
    <w:rsid w:val="009408FF"/>
    <w:rsid w:val="0096077C"/>
    <w:rsid w:val="00972246"/>
    <w:rsid w:val="009722E5"/>
    <w:rsid w:val="009A295F"/>
    <w:rsid w:val="009A4FA6"/>
    <w:rsid w:val="009B3E93"/>
    <w:rsid w:val="009B525D"/>
    <w:rsid w:val="009B56E9"/>
    <w:rsid w:val="009C1724"/>
    <w:rsid w:val="009E7C8B"/>
    <w:rsid w:val="009F4FF1"/>
    <w:rsid w:val="00A03DE2"/>
    <w:rsid w:val="00A133E1"/>
    <w:rsid w:val="00A21CE3"/>
    <w:rsid w:val="00A23B77"/>
    <w:rsid w:val="00A252C8"/>
    <w:rsid w:val="00A32C92"/>
    <w:rsid w:val="00A417C5"/>
    <w:rsid w:val="00A71014"/>
    <w:rsid w:val="00A7450B"/>
    <w:rsid w:val="00AA5F87"/>
    <w:rsid w:val="00AD579A"/>
    <w:rsid w:val="00AD5861"/>
    <w:rsid w:val="00AE143D"/>
    <w:rsid w:val="00B16202"/>
    <w:rsid w:val="00B209E6"/>
    <w:rsid w:val="00B2492C"/>
    <w:rsid w:val="00B2737E"/>
    <w:rsid w:val="00B3022D"/>
    <w:rsid w:val="00B54350"/>
    <w:rsid w:val="00B547B6"/>
    <w:rsid w:val="00B55A2C"/>
    <w:rsid w:val="00B72784"/>
    <w:rsid w:val="00B87078"/>
    <w:rsid w:val="00B87257"/>
    <w:rsid w:val="00B87E37"/>
    <w:rsid w:val="00B93D30"/>
    <w:rsid w:val="00B951D3"/>
    <w:rsid w:val="00B96C98"/>
    <w:rsid w:val="00BA2A79"/>
    <w:rsid w:val="00BA759E"/>
    <w:rsid w:val="00BC4E4E"/>
    <w:rsid w:val="00BD1F20"/>
    <w:rsid w:val="00BD4F24"/>
    <w:rsid w:val="00BD5345"/>
    <w:rsid w:val="00BD7B79"/>
    <w:rsid w:val="00BE2702"/>
    <w:rsid w:val="00BF45D0"/>
    <w:rsid w:val="00C01DAD"/>
    <w:rsid w:val="00C46968"/>
    <w:rsid w:val="00C65BC0"/>
    <w:rsid w:val="00C7403F"/>
    <w:rsid w:val="00C83474"/>
    <w:rsid w:val="00CB5E3D"/>
    <w:rsid w:val="00D33CBC"/>
    <w:rsid w:val="00DA3AF7"/>
    <w:rsid w:val="00DB5607"/>
    <w:rsid w:val="00DC17FD"/>
    <w:rsid w:val="00DC4507"/>
    <w:rsid w:val="00DD6518"/>
    <w:rsid w:val="00DE1107"/>
    <w:rsid w:val="00DE1A63"/>
    <w:rsid w:val="00DE5D39"/>
    <w:rsid w:val="00DF15A0"/>
    <w:rsid w:val="00E031ED"/>
    <w:rsid w:val="00E14A03"/>
    <w:rsid w:val="00E2669F"/>
    <w:rsid w:val="00E34822"/>
    <w:rsid w:val="00E45559"/>
    <w:rsid w:val="00E472AC"/>
    <w:rsid w:val="00E5075B"/>
    <w:rsid w:val="00E615CE"/>
    <w:rsid w:val="00E62393"/>
    <w:rsid w:val="00E71591"/>
    <w:rsid w:val="00E75D80"/>
    <w:rsid w:val="00ED10E1"/>
    <w:rsid w:val="00ED33A3"/>
    <w:rsid w:val="00EE23C0"/>
    <w:rsid w:val="00EE4F20"/>
    <w:rsid w:val="00EF3CEE"/>
    <w:rsid w:val="00F0071D"/>
    <w:rsid w:val="00F049F5"/>
    <w:rsid w:val="00F12E7A"/>
    <w:rsid w:val="00F62126"/>
    <w:rsid w:val="00F82F0C"/>
    <w:rsid w:val="00FB0676"/>
    <w:rsid w:val="00FD0628"/>
    <w:rsid w:val="00FD2BEF"/>
    <w:rsid w:val="00FD3315"/>
    <w:rsid w:val="00FD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4099FE8"/>
  <w15:chartTrackingRefBased/>
  <w15:docId w15:val="{54F18A57-6B9F-4844-B600-50158283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0" w:qFormat="1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CF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0E1"/>
    <w:pPr>
      <w:keepNext/>
      <w:spacing w:before="240" w:after="60"/>
      <w:outlineLvl w:val="0"/>
    </w:pPr>
    <w:rPr>
      <w:rFonts w:ascii="Cambria" w:eastAsia="MS Gothic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730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7300F"/>
    <w:pPr>
      <w:tabs>
        <w:tab w:val="center" w:pos="4320"/>
        <w:tab w:val="right" w:pos="8640"/>
      </w:tabs>
    </w:pPr>
  </w:style>
  <w:style w:type="character" w:styleId="PageNumber">
    <w:name w:val="page number"/>
    <w:uiPriority w:val="99"/>
    <w:semiHidden/>
    <w:unhideWhenUsed/>
    <w:rsid w:val="003734CC"/>
  </w:style>
  <w:style w:type="paragraph" w:customStyle="1" w:styleId="NoSpacing1">
    <w:name w:val="No Spacing1"/>
    <w:link w:val="NoSpacingChar"/>
    <w:qFormat/>
    <w:rsid w:val="003734CC"/>
    <w:rPr>
      <w:rFonts w:ascii="PMingLiU" w:eastAsia="MS Mincho" w:hAnsi="PMingLiU"/>
      <w:sz w:val="22"/>
      <w:szCs w:val="22"/>
      <w:lang w:val="en-ZA" w:eastAsia="en-GB"/>
    </w:rPr>
  </w:style>
  <w:style w:type="character" w:customStyle="1" w:styleId="NoSpacingChar">
    <w:name w:val="No Spacing Char"/>
    <w:link w:val="NoSpacing1"/>
    <w:rsid w:val="003734CC"/>
    <w:rPr>
      <w:rFonts w:ascii="PMingLiU" w:eastAsia="MS Mincho" w:hAnsi="PMingLiU"/>
      <w:sz w:val="22"/>
      <w:szCs w:val="22"/>
      <w:lang w:bidi="ar-SA"/>
    </w:rPr>
  </w:style>
  <w:style w:type="character" w:customStyle="1" w:styleId="GridTable1Light1">
    <w:name w:val="Grid Table 1 Light1"/>
    <w:uiPriority w:val="33"/>
    <w:qFormat/>
    <w:rsid w:val="00ED10E1"/>
    <w:rPr>
      <w:b/>
      <w:bCs/>
      <w:smallCaps/>
      <w:spacing w:val="5"/>
    </w:rPr>
  </w:style>
  <w:style w:type="character" w:styleId="Strong">
    <w:name w:val="Strong"/>
    <w:uiPriority w:val="22"/>
    <w:qFormat/>
    <w:rsid w:val="00ED10E1"/>
    <w:rPr>
      <w:b/>
      <w:bCs/>
    </w:rPr>
  </w:style>
  <w:style w:type="character" w:customStyle="1" w:styleId="Heading1Char">
    <w:name w:val="Heading 1 Char"/>
    <w:link w:val="Heading1"/>
    <w:uiPriority w:val="9"/>
    <w:rsid w:val="00ED10E1"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ColourfulListAccent11">
    <w:name w:val="Colourful List – Accent 11"/>
    <w:basedOn w:val="Normal"/>
    <w:uiPriority w:val="34"/>
    <w:qFormat/>
    <w:rsid w:val="003D3BB2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755C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1A6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1A63"/>
    <w:rPr>
      <w:rFonts w:ascii="Tahoma" w:hAnsi="Tahoma" w:cs="Tahoma"/>
      <w:sz w:val="16"/>
      <w:szCs w:val="16"/>
      <w:lang w:val="en-US" w:eastAsia="en-US"/>
    </w:rPr>
  </w:style>
  <w:style w:type="paragraph" w:customStyle="1" w:styleId="p1">
    <w:name w:val="p1"/>
    <w:basedOn w:val="Normal"/>
    <w:rsid w:val="00496941"/>
    <w:rPr>
      <w:rFonts w:ascii="Calibri" w:hAnsi="Calibri"/>
      <w:sz w:val="17"/>
      <w:szCs w:val="17"/>
    </w:rPr>
  </w:style>
  <w:style w:type="character" w:customStyle="1" w:styleId="s1">
    <w:name w:val="s1"/>
    <w:rsid w:val="00496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homang\Desktop\GEP%20Attendance%20Registers%20SMME_07032022\GEP%20Attendance%20Registers%20SMME_07032022\Attendance%20Register%20-%20SMMES%20v3%20-%200703202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7AFFC6-7B10-4132-8EC9-B22C5A7C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Attendance Register - SMMES v3 - 07032022</Template>
  <TotalTime>3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Palesa Shomang</dc:creator>
  <cp:keywords/>
  <cp:lastModifiedBy>Palesa Shomang</cp:lastModifiedBy>
  <cp:revision>1</cp:revision>
  <cp:lastPrinted>2017-10-03T12:58:00Z</cp:lastPrinted>
  <dcterms:created xsi:type="dcterms:W3CDTF">2022-06-03T08:41:00Z</dcterms:created>
  <dcterms:modified xsi:type="dcterms:W3CDTF">2022-06-03T08:44:00Z</dcterms:modified>
</cp:coreProperties>
</file>